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BF71A" w14:textId="1FEFAFC5" w:rsidR="00653C30" w:rsidRDefault="00653C30" w:rsidP="00653C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#111e</w:t>
      </w:r>
      <w:r w:rsidR="00A22E30">
        <w:fldChar w:fldCharType="begin"/>
      </w:r>
      <w:r w:rsidR="00A22E30">
        <w:instrText xml:space="preserve"> DOCPROPERTY  MtgSeq  \* MERGEFORMAT </w:instrText>
      </w:r>
      <w:r w:rsidR="00A22E30">
        <w:fldChar w:fldCharType="separate"/>
      </w:r>
      <w:r w:rsidRPr="00EB09B7">
        <w:rPr>
          <w:b/>
          <w:noProof/>
          <w:sz w:val="24"/>
        </w:rPr>
        <w:t xml:space="preserve"> </w:t>
      </w:r>
      <w:r w:rsidR="00A22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2E30">
        <w:fldChar w:fldCharType="begin"/>
      </w:r>
      <w:r w:rsidR="00A22E30">
        <w:instrText xml:space="preserve"> DOCPROPERTY  Tdoc#  \* MERGEFORMAT </w:instrText>
      </w:r>
      <w:r w:rsidR="00A22E30">
        <w:fldChar w:fldCharType="separate"/>
      </w:r>
      <w:r>
        <w:rPr>
          <w:b/>
          <w:i/>
          <w:noProof/>
          <w:sz w:val="28"/>
        </w:rPr>
        <w:t>S4-20</w:t>
      </w:r>
      <w:r w:rsidR="00571745">
        <w:rPr>
          <w:b/>
          <w:i/>
          <w:noProof/>
          <w:sz w:val="28"/>
        </w:rPr>
        <w:t>16</w:t>
      </w:r>
      <w:r w:rsidR="00684BF8">
        <w:rPr>
          <w:b/>
          <w:i/>
          <w:noProof/>
          <w:sz w:val="28"/>
        </w:rPr>
        <w:t>40</w:t>
      </w:r>
      <w:r w:rsidR="00A22E30">
        <w:rPr>
          <w:b/>
          <w:i/>
          <w:noProof/>
          <w:sz w:val="28"/>
        </w:rPr>
        <w:fldChar w:fldCharType="end"/>
      </w:r>
    </w:p>
    <w:p w14:paraId="00F8701E" w14:textId="260D1BB2" w:rsidR="00A11342" w:rsidRDefault="00A22E30" w:rsidP="00A113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3C30" w:rsidRPr="00BA51D9">
        <w:rPr>
          <w:b/>
          <w:noProof/>
          <w:sz w:val="24"/>
        </w:rPr>
        <w:t xml:space="preserve"> </w:t>
      </w:r>
      <w:r w:rsidR="00653C30">
        <w:rPr>
          <w:b/>
          <w:noProof/>
          <w:sz w:val="24"/>
        </w:rPr>
        <w:t>Still at Home</w:t>
      </w:r>
      <w:r>
        <w:rPr>
          <w:b/>
          <w:noProof/>
          <w:sz w:val="24"/>
        </w:rPr>
        <w:fldChar w:fldCharType="end"/>
      </w:r>
      <w:r w:rsidR="00653C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3C30" w:rsidRPr="00BA51D9">
        <w:rPr>
          <w:b/>
          <w:noProof/>
          <w:sz w:val="24"/>
        </w:rPr>
        <w:t xml:space="preserve"> </w:t>
      </w:r>
      <w:r w:rsidR="00653C30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653C30">
        <w:rPr>
          <w:b/>
          <w:noProof/>
          <w:sz w:val="24"/>
        </w:rPr>
        <w:t xml:space="preserve"> – 20.November 2020</w:t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</w:r>
      <w:r w:rsidR="00536D15">
        <w:rPr>
          <w:b/>
          <w:noProof/>
          <w:sz w:val="24"/>
        </w:rPr>
        <w:tab/>
        <w:t>revision of S4-20</w:t>
      </w:r>
      <w:r w:rsidR="00571745">
        <w:rPr>
          <w:b/>
          <w:noProof/>
          <w:sz w:val="24"/>
        </w:rPr>
        <w:t>1</w:t>
      </w:r>
      <w:r w:rsidR="00684BF8">
        <w:rPr>
          <w:b/>
          <w:noProof/>
          <w:sz w:val="24"/>
        </w:rPr>
        <w:t>634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342" w14:paraId="3CEABE83" w14:textId="77777777" w:rsidTr="00F14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1EBAA" w14:textId="77777777" w:rsidR="00A11342" w:rsidRDefault="00A11342" w:rsidP="00F14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11342" w14:paraId="2C904CD5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8028" w14:textId="00E49796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342" w14:paraId="57ED5F4D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5A1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C39B75" w14:textId="77777777" w:rsidTr="00F14895">
        <w:tc>
          <w:tcPr>
            <w:tcW w:w="142" w:type="dxa"/>
            <w:tcBorders>
              <w:left w:val="single" w:sz="4" w:space="0" w:color="auto"/>
            </w:tcBorders>
          </w:tcPr>
          <w:p w14:paraId="486DEE3B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91E6E" w14:textId="01EFD7D4" w:rsidR="00A11342" w:rsidRPr="00410371" w:rsidRDefault="00A22E30" w:rsidP="00F148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3DD9" w:rsidRPr="00933DD9">
              <w:rPr>
                <w:b/>
                <w:noProof/>
                <w:sz w:val="28"/>
              </w:rPr>
              <w:t>TS 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1495D" w14:textId="77777777" w:rsidR="00A11342" w:rsidRDefault="00A11342" w:rsidP="00F14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841BC" w14:textId="53A1CA8E" w:rsidR="00A11342" w:rsidRPr="00410371" w:rsidRDefault="00653C30" w:rsidP="00C94A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4C1EB80A" w14:textId="77777777" w:rsidR="00A11342" w:rsidRDefault="00A11342" w:rsidP="00F14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87434E" w14:textId="71C2A457" w:rsidR="00A11342" w:rsidRPr="00410371" w:rsidRDefault="00684BF8" w:rsidP="00F14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D2DE1D9" w14:textId="77777777" w:rsidR="00A11342" w:rsidRDefault="00A11342" w:rsidP="00F14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E2BDA" w14:textId="5460EEED" w:rsidR="00A11342" w:rsidRPr="00410371" w:rsidRDefault="00A22E30" w:rsidP="00F148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473D">
              <w:rPr>
                <w:b/>
                <w:noProof/>
                <w:sz w:val="28"/>
              </w:rPr>
              <w:t>16</w:t>
            </w:r>
            <w:r w:rsidR="00933DD9" w:rsidRPr="00933DD9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54B3A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3EDA59B" w14:textId="77777777" w:rsidTr="00F14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2F9180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56F1C470" w14:textId="77777777" w:rsidTr="00F14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70E71" w14:textId="24DE9BC9" w:rsidR="00A11342" w:rsidRPr="00F25D98" w:rsidRDefault="00A11342" w:rsidP="00F14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342" w14:paraId="5C4EDE7C" w14:textId="77777777" w:rsidTr="00F14895">
        <w:tc>
          <w:tcPr>
            <w:tcW w:w="9641" w:type="dxa"/>
            <w:gridSpan w:val="9"/>
          </w:tcPr>
          <w:p w14:paraId="1409F02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BA1E7A" w14:textId="77777777" w:rsidR="00A11342" w:rsidRDefault="00A11342" w:rsidP="00A113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342" w14:paraId="734D82B9" w14:textId="77777777" w:rsidTr="00F14895">
        <w:tc>
          <w:tcPr>
            <w:tcW w:w="2835" w:type="dxa"/>
          </w:tcPr>
          <w:p w14:paraId="77300994" w14:textId="77777777" w:rsidR="00A11342" w:rsidRDefault="00A11342" w:rsidP="00F14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C7C1D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2160F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54021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A9DD1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2E66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9D3E8D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59836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D4C87" w14:textId="4CD09D02" w:rsidR="00A11342" w:rsidRDefault="00A11342" w:rsidP="00F14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9CEF70" w14:textId="77777777" w:rsidR="00A11342" w:rsidRDefault="00A11342" w:rsidP="00A113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342" w14:paraId="3D41EF45" w14:textId="77777777" w:rsidTr="00F14895">
        <w:tc>
          <w:tcPr>
            <w:tcW w:w="9640" w:type="dxa"/>
            <w:gridSpan w:val="11"/>
          </w:tcPr>
          <w:p w14:paraId="429A8736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1AA6E32" w14:textId="77777777" w:rsidTr="00F14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84FCF0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858FA" w14:textId="22759420" w:rsidR="00A11342" w:rsidRDefault="00653C30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653C30">
              <w:t>Cumulative corrections of 5GMS3</w:t>
            </w:r>
          </w:p>
        </w:tc>
      </w:tr>
      <w:tr w:rsidR="00A11342" w14:paraId="0AE8A47E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62526C4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99CA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5BE67E22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19FB1B8A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C4596" w14:textId="2D414C19" w:rsidR="00A11342" w:rsidRDefault="004E31F7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221D18">
              <w:t>, BBC</w:t>
            </w:r>
            <w:r w:rsidR="001F097E">
              <w:t>, Enensys Technology, Qualcomm Inc.</w:t>
            </w:r>
            <w:r w:rsidR="00684BF8">
              <w:t xml:space="preserve">, </w:t>
            </w:r>
            <w:r w:rsidR="00684BF8" w:rsidRPr="00684BF8">
              <w:t>Sony Europe B.V.</w:t>
            </w:r>
          </w:p>
        </w:tc>
      </w:tr>
      <w:tr w:rsidR="00A11342" w14:paraId="6592516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481B4B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FC76B" w14:textId="27EBBA4C" w:rsidR="00A11342" w:rsidRDefault="00A22E30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3DD9">
              <w:t>S4</w:t>
            </w:r>
            <w:r>
              <w:fldChar w:fldCharType="end"/>
            </w:r>
          </w:p>
        </w:tc>
      </w:tr>
      <w:tr w:rsidR="00A11342" w14:paraId="4AEBDA90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3948B34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39299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1C01CEA4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552C9E21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2D55" w14:textId="3CE7E561" w:rsidR="00A11342" w:rsidRDefault="00A22E30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3DD9">
              <w:rPr>
                <w:noProof/>
              </w:rPr>
              <w:t>5GMS</w:t>
            </w:r>
            <w:r w:rsidR="004E31F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C6EB72" w14:textId="77777777" w:rsidR="00A11342" w:rsidRDefault="00A11342" w:rsidP="00F14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435EE3" w14:textId="77777777" w:rsidR="00A11342" w:rsidRDefault="00A11342" w:rsidP="00F14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0894" w14:textId="4191D67E" w:rsidR="00A11342" w:rsidRDefault="001E0B8E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9.11.2020</w:t>
            </w:r>
          </w:p>
        </w:tc>
      </w:tr>
      <w:tr w:rsidR="00A11342" w14:paraId="6E90FA4A" w14:textId="77777777" w:rsidTr="00F14895">
        <w:tc>
          <w:tcPr>
            <w:tcW w:w="1843" w:type="dxa"/>
            <w:tcBorders>
              <w:left w:val="single" w:sz="4" w:space="0" w:color="auto"/>
            </w:tcBorders>
          </w:tcPr>
          <w:p w14:paraId="0C6117E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DE1CAF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FF2868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E1EE2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39CBD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F5C0F97" w14:textId="77777777" w:rsidTr="00F14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EDDFF" w14:textId="77777777" w:rsidR="00A11342" w:rsidRDefault="00A11342" w:rsidP="00F14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55E1" w14:textId="522C63D8" w:rsidR="00A11342" w:rsidRDefault="00A34C54" w:rsidP="00F148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A67533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B04EA" w14:textId="77777777" w:rsidR="00A11342" w:rsidRDefault="00A11342" w:rsidP="00F14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4140" w14:textId="62F189EA" w:rsidR="00A11342" w:rsidRDefault="00A22E30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3DD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11342" w14:paraId="428D1E6E" w14:textId="77777777" w:rsidTr="00F14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CED77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BDDBE" w14:textId="77777777" w:rsidR="00A11342" w:rsidRDefault="00A11342" w:rsidP="00F14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E6BE1C" w14:textId="6744AE59" w:rsidR="00A11342" w:rsidRDefault="00A11342" w:rsidP="00F14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7E3DB" w14:textId="77777777" w:rsidR="00A11342" w:rsidRPr="007C2097" w:rsidRDefault="00A11342" w:rsidP="00F14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1342" w14:paraId="784DEAFF" w14:textId="77777777" w:rsidTr="00F14895">
        <w:tc>
          <w:tcPr>
            <w:tcW w:w="1843" w:type="dxa"/>
          </w:tcPr>
          <w:p w14:paraId="3AD52715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92CF1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6FE7C595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3D237C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188E1" w14:textId="77777777" w:rsidR="00306EC2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dCRs were agreed during SA4#111e. All dCRs were incorporated into one CR to avoid double modifications of clauses. </w:t>
            </w:r>
          </w:p>
          <w:p w14:paraId="248726C9" w14:textId="7A147B4E" w:rsidR="00471468" w:rsidRDefault="00471468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reasons for changes, please open the according document.</w:t>
            </w:r>
          </w:p>
        </w:tc>
      </w:tr>
      <w:tr w:rsidR="00A11342" w14:paraId="18558A53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D9CB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7138B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01FDF26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848E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3DF8E" w14:textId="3DF89303" w:rsidR="001F097E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1F097E">
              <w:rPr>
                <w:noProof/>
              </w:rPr>
              <w:t xml:space="preserve">1432: </w:t>
            </w:r>
            <w:r w:rsidR="001F097E" w:rsidRPr="00653C30">
              <w:t>Cumulative corrections of 5GMS3 APIs</w:t>
            </w:r>
            <w:r w:rsidR="001F097E">
              <w:t>, Ericsson</w:t>
            </w:r>
          </w:p>
          <w:p w14:paraId="2D3A114D" w14:textId="108090F1" w:rsidR="00342C7D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 xml:space="preserve">1305: </w:t>
            </w:r>
            <w:r w:rsidR="00A22E30">
              <w:fldChar w:fldCharType="begin"/>
            </w:r>
            <w:r w:rsidR="00A22E30">
              <w:instrText xml:space="preserve"> DOCPROPERTY  CrTitle  \* MERGEFORMAT </w:instrText>
            </w:r>
            <w:r w:rsidR="00A22E30">
              <w:fldChar w:fldCharType="separate"/>
            </w:r>
            <w:r w:rsidR="00C17554">
              <w:t>Editorial corrections</w:t>
            </w:r>
            <w:r w:rsidR="00A22E30">
              <w:fldChar w:fldCharType="end"/>
            </w:r>
            <w:r w:rsidR="00C17554">
              <w:t>, BBC</w:t>
            </w:r>
          </w:p>
          <w:p w14:paraId="22BD69D5" w14:textId="2F451617" w:rsidR="00C17554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C17554">
              <w:rPr>
                <w:noProof/>
              </w:rPr>
              <w:t>1363: Additions and Modifications to M1 API on Metrics Reporting Configuration, Qualcomm</w:t>
            </w:r>
          </w:p>
          <w:p w14:paraId="69269C74" w14:textId="086D2E1A" w:rsidR="00AC7E0F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>1622: Text on Procedures for Uplink Streaming, Qualcomm</w:t>
            </w:r>
            <w:r w:rsidR="00AC7E0F" w:rsidRPr="003213B7">
              <w:rPr>
                <w:noProof/>
              </w:rPr>
              <w:t>, Ericsson</w:t>
            </w:r>
          </w:p>
          <w:p w14:paraId="11F05AA9" w14:textId="5F8E4255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rPr>
                <w:noProof/>
              </w:rPr>
              <w:t xml:space="preserve">1580: </w:t>
            </w:r>
            <w:r w:rsidR="00AC7E0F">
              <w:t>Correction of the missing SdfMethod type definition, Ericsson</w:t>
            </w:r>
          </w:p>
          <w:p w14:paraId="28E8D952" w14:textId="6F939B21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C7E0F">
              <w:t>1593: Correction of the missing CRUD operation notation, Ericsson</w:t>
            </w:r>
          </w:p>
          <w:p w14:paraId="2664C97C" w14:textId="0CB3428B" w:rsidR="00AC7E0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rPr>
                <w:noProof/>
              </w:rPr>
              <w:t xml:space="preserve">1594: </w:t>
            </w:r>
            <w:r w:rsidR="00D47451">
              <w:t>Correction of the MediaPlayerEntry and ClientMetricsReportingConfiguration cardinality in the Service Access Information resource, Ericsson</w:t>
            </w:r>
          </w:p>
          <w:p w14:paraId="7EBE9469" w14:textId="540C8438" w:rsidR="00D47451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D47451">
              <w:t>1596: Correction of the Service Access Information subresource (URL), Ericsson</w:t>
            </w:r>
          </w:p>
          <w:p w14:paraId="2492C559" w14:textId="7F393B3F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 xml:space="preserve">1597: Annex for </w:t>
            </w:r>
            <w:r w:rsidR="00A2475F" w:rsidRPr="005109E2">
              <w:t>OpenAPI Implementation</w:t>
            </w:r>
            <w:r w:rsidR="00A2475F">
              <w:t>, Ericsson</w:t>
            </w:r>
          </w:p>
          <w:p w14:paraId="5C3F1063" w14:textId="51A2D719" w:rsidR="00A2475F" w:rsidRDefault="00471468" w:rsidP="00221D18">
            <w:pPr>
              <w:pStyle w:val="CRCoverPage"/>
              <w:spacing w:before="120" w:after="0"/>
            </w:pPr>
            <w:r>
              <w:rPr>
                <w:noProof/>
              </w:rPr>
              <w:t>S4-20</w:t>
            </w:r>
            <w:r w:rsidR="00A2475F">
              <w:t>1595, Update Consumption reporting, Enensys Technology, BBC</w:t>
            </w:r>
          </w:p>
          <w:p w14:paraId="6E8F0425" w14:textId="6F22B39E" w:rsidR="00AE4AF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AE4AF9" w:rsidRPr="00AE4AF9">
              <w:t xml:space="preserve">1590: </w:t>
            </w:r>
            <w:r w:rsidR="00AE4AF9">
              <w:t xml:space="preserve">Bug Fixes on Metrics Reporting Functionality, </w:t>
            </w:r>
            <w:r w:rsidR="00AE4AF9">
              <w:rPr>
                <w:noProof/>
              </w:rPr>
              <w:t xml:space="preserve">Ericsson LM, </w:t>
            </w:r>
            <w:r w:rsidR="00A22E30">
              <w:fldChar w:fldCharType="begin"/>
            </w:r>
            <w:r w:rsidR="00A22E30">
              <w:instrText xml:space="preserve"> DOCPROPERTY  SourceIfWg  \* MERGEFORMAT </w:instrText>
            </w:r>
            <w:r w:rsidR="00A22E30">
              <w:fldChar w:fldCharType="separate"/>
            </w:r>
            <w:r w:rsidR="00AE4AF9">
              <w:rPr>
                <w:noProof/>
              </w:rPr>
              <w:t>Qualcomm Incorporated</w:t>
            </w:r>
            <w:r w:rsidR="00A22E30">
              <w:rPr>
                <w:noProof/>
              </w:rPr>
              <w:fldChar w:fldCharType="end"/>
            </w:r>
          </w:p>
          <w:p w14:paraId="37DB0BCB" w14:textId="2151B6ED" w:rsidR="009A1D29" w:rsidRDefault="00471468" w:rsidP="00221D18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>S4-20</w:t>
            </w:r>
            <w:r w:rsidR="009A1D29" w:rsidRPr="009A1D29">
              <w:rPr>
                <w:noProof/>
              </w:rPr>
              <w:t xml:space="preserve">1486: </w:t>
            </w:r>
            <w:r w:rsidR="009A1D29">
              <w:rPr>
                <w:noProof/>
              </w:rPr>
              <w:t>AF-based Network Assistance, Sony Europe B.V., Ericsson LM</w:t>
            </w:r>
          </w:p>
          <w:p w14:paraId="04AD28AC" w14:textId="56E365C2" w:rsidR="00925E37" w:rsidRPr="00A2475F" w:rsidRDefault="00471468" w:rsidP="00221D18">
            <w:pPr>
              <w:pStyle w:val="CRCoverPage"/>
              <w:spacing w:before="120" w:after="0"/>
              <w:rPr>
                <w:b/>
                <w:bCs/>
                <w:noProof/>
              </w:rPr>
            </w:pPr>
            <w:r>
              <w:rPr>
                <w:noProof/>
              </w:rPr>
              <w:t>S4-20</w:t>
            </w:r>
            <w:r w:rsidR="00925E37">
              <w:rPr>
                <w:noProof/>
              </w:rPr>
              <w:t xml:space="preserve">1608: </w:t>
            </w:r>
            <w:r w:rsidR="00925E37">
              <w:t>CR on AT Commands for RAN-based Assistance, Qualcomm Inc.</w:t>
            </w:r>
          </w:p>
        </w:tc>
      </w:tr>
      <w:tr w:rsidR="00A11342" w14:paraId="496C623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6F1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AABC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7D0FDA89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1021B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A9C6C" w14:textId="0D8F29BB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implement the specification.</w:t>
            </w:r>
          </w:p>
        </w:tc>
      </w:tr>
      <w:tr w:rsidR="00A11342" w14:paraId="20AE0219" w14:textId="77777777" w:rsidTr="00F14895">
        <w:tc>
          <w:tcPr>
            <w:tcW w:w="2694" w:type="dxa"/>
            <w:gridSpan w:val="2"/>
          </w:tcPr>
          <w:p w14:paraId="643FAAE9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C9145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AAFF6DA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340A3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398F7" w14:textId="5DD698E4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3, 4, 5, 6, 7, 11, 13, 15, 16, Annex A, Annex C (new)</w:t>
            </w:r>
          </w:p>
        </w:tc>
      </w:tr>
      <w:tr w:rsidR="00A11342" w14:paraId="1707BC9E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DC8BD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C657" w14:textId="77777777" w:rsidR="00A11342" w:rsidRDefault="00A11342" w:rsidP="00F14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342" w14:paraId="2201455F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BB80A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02B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0C4A7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14A56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DAB4C" w14:textId="77777777" w:rsidR="00A11342" w:rsidRDefault="00A11342" w:rsidP="00F14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342" w14:paraId="2FDA4FE8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F2149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CA3D8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6636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FEFF0" w14:textId="77777777" w:rsidR="00A11342" w:rsidRDefault="00A11342" w:rsidP="00F14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48049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3A5A96A9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83386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D7705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BE6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491E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5B341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1439175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A743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79553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5EC6" w14:textId="77777777" w:rsidR="00A11342" w:rsidRDefault="00A11342" w:rsidP="00F14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8D906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AA834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6D10A971" w14:textId="77777777" w:rsidTr="00F14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002AE" w14:textId="77777777" w:rsidR="00A11342" w:rsidRDefault="00A11342" w:rsidP="00F14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3AA7F" w14:textId="77777777" w:rsidR="00A11342" w:rsidRDefault="00A11342" w:rsidP="00F14895">
            <w:pPr>
              <w:pStyle w:val="CRCoverPage"/>
              <w:spacing w:after="0"/>
              <w:rPr>
                <w:noProof/>
              </w:rPr>
            </w:pPr>
          </w:p>
        </w:tc>
      </w:tr>
      <w:tr w:rsidR="00A11342" w14:paraId="476F7E28" w14:textId="77777777" w:rsidTr="00F14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560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F1041" w14:textId="77777777" w:rsidR="00A11342" w:rsidRDefault="00A11342" w:rsidP="00F14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342" w:rsidRPr="008863B9" w14:paraId="3CA8A216" w14:textId="77777777" w:rsidTr="00F14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797C7" w14:textId="77777777" w:rsidR="00A11342" w:rsidRPr="008863B9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967F91" w14:textId="77777777" w:rsidR="00A11342" w:rsidRPr="008863B9" w:rsidRDefault="00A11342" w:rsidP="00F14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342" w14:paraId="17625731" w14:textId="77777777" w:rsidTr="00F14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EF99D" w14:textId="77777777" w:rsidR="00A11342" w:rsidRDefault="00A11342" w:rsidP="00F14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ACAC9" w14:textId="33BEBD40" w:rsidR="00A11342" w:rsidRDefault="00536D15" w:rsidP="00F14895">
            <w:pPr>
              <w:pStyle w:val="CRCoverPage"/>
              <w:spacing w:after="0"/>
              <w:ind w:left="100"/>
              <w:rPr>
                <w:noProof/>
              </w:rPr>
            </w:pPr>
            <w:r w:rsidRPr="00536D15">
              <w:rPr>
                <w:noProof/>
              </w:rPr>
              <w:t>S4-201432</w:t>
            </w:r>
            <w:r w:rsidR="00571745">
              <w:rPr>
                <w:noProof/>
              </w:rPr>
              <w:t>, S4-201581</w:t>
            </w:r>
            <w:r w:rsidR="00F06F79">
              <w:rPr>
                <w:noProof/>
              </w:rPr>
              <w:t>, S4-201634</w:t>
            </w:r>
            <w:bookmarkStart w:id="1" w:name="_GoBack"/>
            <w:bookmarkEnd w:id="1"/>
          </w:p>
        </w:tc>
      </w:tr>
    </w:tbl>
    <w:p w14:paraId="32B7A1EF" w14:textId="77777777" w:rsidR="00A11342" w:rsidRDefault="00A11342" w:rsidP="00A11342">
      <w:pPr>
        <w:pStyle w:val="CRCoverPage"/>
        <w:spacing w:after="0"/>
        <w:rPr>
          <w:noProof/>
          <w:sz w:val="8"/>
          <w:szCs w:val="8"/>
        </w:rPr>
      </w:pPr>
    </w:p>
    <w:sectPr w:rsidR="00A11342" w:rsidSect="007F1D5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F4C7A" w14:textId="77777777" w:rsidR="00A22E30" w:rsidRDefault="00A22E30">
      <w:r>
        <w:separator/>
      </w:r>
    </w:p>
  </w:endnote>
  <w:endnote w:type="continuationSeparator" w:id="0">
    <w:p w14:paraId="52B0FC74" w14:textId="77777777" w:rsidR="00A22E30" w:rsidRDefault="00A2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B14D1E" w:rsidRDefault="00B14D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F0997" w14:textId="77777777" w:rsidR="00A22E30" w:rsidRDefault="00A22E30">
      <w:r>
        <w:separator/>
      </w:r>
    </w:p>
  </w:footnote>
  <w:footnote w:type="continuationSeparator" w:id="0">
    <w:p w14:paraId="07E63439" w14:textId="77777777" w:rsidR="00A22E30" w:rsidRDefault="00A2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B14D1E" w:rsidRDefault="00B14D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B14D1E" w:rsidRDefault="00B14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E4BB8"/>
    <w:multiLevelType w:val="multilevel"/>
    <w:tmpl w:val="37F4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7018E"/>
    <w:multiLevelType w:val="multilevel"/>
    <w:tmpl w:val="A93C0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C407E"/>
    <w:multiLevelType w:val="hybridMultilevel"/>
    <w:tmpl w:val="02408C6C"/>
    <w:lvl w:ilvl="0" w:tplc="DEBED4C4">
      <w:start w:val="7"/>
      <w:numFmt w:val="bullet"/>
      <w:lvlText w:val=""/>
      <w:lvlJc w:val="left"/>
      <w:pPr>
        <w:ind w:left="70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9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8"/>
  </w:num>
  <w:num w:numId="6">
    <w:abstractNumId w:val="6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2"/>
  </w:num>
  <w:num w:numId="14">
    <w:abstractNumId w:val="5"/>
  </w:num>
  <w:num w:numId="15">
    <w:abstractNumId w:val="21"/>
  </w:num>
  <w:num w:numId="16">
    <w:abstractNumId w:val="16"/>
  </w:num>
  <w:num w:numId="17">
    <w:abstractNumId w:val="2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7"/>
  </w:num>
  <w:num w:numId="23">
    <w:abstractNumId w:val="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2788E"/>
    <w:rsid w:val="00034132"/>
    <w:rsid w:val="00046B07"/>
    <w:rsid w:val="00053869"/>
    <w:rsid w:val="00075312"/>
    <w:rsid w:val="000A6394"/>
    <w:rsid w:val="000A6C1D"/>
    <w:rsid w:val="000B4417"/>
    <w:rsid w:val="000B7FED"/>
    <w:rsid w:val="000C038A"/>
    <w:rsid w:val="000C6598"/>
    <w:rsid w:val="000D3AEC"/>
    <w:rsid w:val="000D61FA"/>
    <w:rsid w:val="000E7492"/>
    <w:rsid w:val="000F32CD"/>
    <w:rsid w:val="000F3F52"/>
    <w:rsid w:val="0010089C"/>
    <w:rsid w:val="001024E4"/>
    <w:rsid w:val="00103711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57DC9"/>
    <w:rsid w:val="00163315"/>
    <w:rsid w:val="00180D56"/>
    <w:rsid w:val="00192C46"/>
    <w:rsid w:val="001A08B3"/>
    <w:rsid w:val="001A1144"/>
    <w:rsid w:val="001A7B60"/>
    <w:rsid w:val="001B52F0"/>
    <w:rsid w:val="001B7A65"/>
    <w:rsid w:val="001D2DD4"/>
    <w:rsid w:val="001D5A4D"/>
    <w:rsid w:val="001E0B8E"/>
    <w:rsid w:val="001E1BC4"/>
    <w:rsid w:val="001E414A"/>
    <w:rsid w:val="001E41F3"/>
    <w:rsid w:val="001E4528"/>
    <w:rsid w:val="001F097E"/>
    <w:rsid w:val="001F6BFB"/>
    <w:rsid w:val="00221D18"/>
    <w:rsid w:val="0023250E"/>
    <w:rsid w:val="0026004D"/>
    <w:rsid w:val="002640DD"/>
    <w:rsid w:val="00275D12"/>
    <w:rsid w:val="00276890"/>
    <w:rsid w:val="00284470"/>
    <w:rsid w:val="00284FEB"/>
    <w:rsid w:val="002860C4"/>
    <w:rsid w:val="0029088F"/>
    <w:rsid w:val="002948D3"/>
    <w:rsid w:val="002A1CE2"/>
    <w:rsid w:val="002B0347"/>
    <w:rsid w:val="002B5741"/>
    <w:rsid w:val="002C0E3D"/>
    <w:rsid w:val="002C7E85"/>
    <w:rsid w:val="002D2FB1"/>
    <w:rsid w:val="002E4BA1"/>
    <w:rsid w:val="002F2538"/>
    <w:rsid w:val="00305409"/>
    <w:rsid w:val="00306EC2"/>
    <w:rsid w:val="0031027C"/>
    <w:rsid w:val="003213B7"/>
    <w:rsid w:val="0032629C"/>
    <w:rsid w:val="00327B7C"/>
    <w:rsid w:val="00330B38"/>
    <w:rsid w:val="003422F8"/>
    <w:rsid w:val="00342C7D"/>
    <w:rsid w:val="0034694D"/>
    <w:rsid w:val="00352F98"/>
    <w:rsid w:val="00356AC6"/>
    <w:rsid w:val="003609EF"/>
    <w:rsid w:val="0036231A"/>
    <w:rsid w:val="00374DD4"/>
    <w:rsid w:val="003A35A3"/>
    <w:rsid w:val="003B7BC1"/>
    <w:rsid w:val="003C7D23"/>
    <w:rsid w:val="003D0C94"/>
    <w:rsid w:val="003D50FF"/>
    <w:rsid w:val="003D6AB3"/>
    <w:rsid w:val="003E1A36"/>
    <w:rsid w:val="003E2180"/>
    <w:rsid w:val="003E7158"/>
    <w:rsid w:val="003E71B4"/>
    <w:rsid w:val="003E7570"/>
    <w:rsid w:val="003F3260"/>
    <w:rsid w:val="00410371"/>
    <w:rsid w:val="004127E0"/>
    <w:rsid w:val="004242F1"/>
    <w:rsid w:val="00437C9C"/>
    <w:rsid w:val="0045564D"/>
    <w:rsid w:val="00457DF7"/>
    <w:rsid w:val="00460F39"/>
    <w:rsid w:val="00462BC9"/>
    <w:rsid w:val="00471468"/>
    <w:rsid w:val="00491F86"/>
    <w:rsid w:val="0049473D"/>
    <w:rsid w:val="00495416"/>
    <w:rsid w:val="00497823"/>
    <w:rsid w:val="004B2A89"/>
    <w:rsid w:val="004B75B7"/>
    <w:rsid w:val="004C243C"/>
    <w:rsid w:val="004D285E"/>
    <w:rsid w:val="004D2CA9"/>
    <w:rsid w:val="004E2064"/>
    <w:rsid w:val="004E31F7"/>
    <w:rsid w:val="0051580D"/>
    <w:rsid w:val="005225E8"/>
    <w:rsid w:val="0053311D"/>
    <w:rsid w:val="00536D15"/>
    <w:rsid w:val="005370F9"/>
    <w:rsid w:val="0054471B"/>
    <w:rsid w:val="00547111"/>
    <w:rsid w:val="00571745"/>
    <w:rsid w:val="005907B7"/>
    <w:rsid w:val="00592D74"/>
    <w:rsid w:val="00593E17"/>
    <w:rsid w:val="005B0574"/>
    <w:rsid w:val="005C4BC0"/>
    <w:rsid w:val="005C4F2B"/>
    <w:rsid w:val="005D31DF"/>
    <w:rsid w:val="005D372A"/>
    <w:rsid w:val="005D6114"/>
    <w:rsid w:val="005E0F85"/>
    <w:rsid w:val="005E1C6D"/>
    <w:rsid w:val="005E2C44"/>
    <w:rsid w:val="005F3EB8"/>
    <w:rsid w:val="005F7EF8"/>
    <w:rsid w:val="00615CAD"/>
    <w:rsid w:val="00621188"/>
    <w:rsid w:val="006257ED"/>
    <w:rsid w:val="006369F3"/>
    <w:rsid w:val="00637BD9"/>
    <w:rsid w:val="006459FD"/>
    <w:rsid w:val="00652773"/>
    <w:rsid w:val="00653C30"/>
    <w:rsid w:val="006610F5"/>
    <w:rsid w:val="00666F10"/>
    <w:rsid w:val="006811C4"/>
    <w:rsid w:val="00684BF8"/>
    <w:rsid w:val="0068549B"/>
    <w:rsid w:val="00695808"/>
    <w:rsid w:val="006976C7"/>
    <w:rsid w:val="006B12AB"/>
    <w:rsid w:val="006B138C"/>
    <w:rsid w:val="006B46FB"/>
    <w:rsid w:val="006D2751"/>
    <w:rsid w:val="006E1C16"/>
    <w:rsid w:val="006E21FB"/>
    <w:rsid w:val="006E58C5"/>
    <w:rsid w:val="00730E8D"/>
    <w:rsid w:val="00740B6B"/>
    <w:rsid w:val="00742F4E"/>
    <w:rsid w:val="007515C0"/>
    <w:rsid w:val="007643D9"/>
    <w:rsid w:val="00764D0F"/>
    <w:rsid w:val="0076652C"/>
    <w:rsid w:val="00776B32"/>
    <w:rsid w:val="00783BAF"/>
    <w:rsid w:val="00784665"/>
    <w:rsid w:val="00792342"/>
    <w:rsid w:val="00792FCE"/>
    <w:rsid w:val="00793A84"/>
    <w:rsid w:val="007977A8"/>
    <w:rsid w:val="007A3FFE"/>
    <w:rsid w:val="007B512A"/>
    <w:rsid w:val="007C2097"/>
    <w:rsid w:val="007C2BD9"/>
    <w:rsid w:val="007D5698"/>
    <w:rsid w:val="007D5736"/>
    <w:rsid w:val="007D6A07"/>
    <w:rsid w:val="007D726D"/>
    <w:rsid w:val="007E12D3"/>
    <w:rsid w:val="007F0C49"/>
    <w:rsid w:val="007F1D5A"/>
    <w:rsid w:val="007F7259"/>
    <w:rsid w:val="00801A63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2126"/>
    <w:rsid w:val="008A45A6"/>
    <w:rsid w:val="008B18FA"/>
    <w:rsid w:val="008B6F65"/>
    <w:rsid w:val="008D5436"/>
    <w:rsid w:val="008E1C01"/>
    <w:rsid w:val="008F10A5"/>
    <w:rsid w:val="008F686C"/>
    <w:rsid w:val="008F6C3A"/>
    <w:rsid w:val="0090081D"/>
    <w:rsid w:val="0090544F"/>
    <w:rsid w:val="009116AC"/>
    <w:rsid w:val="009148DE"/>
    <w:rsid w:val="00915471"/>
    <w:rsid w:val="009204FD"/>
    <w:rsid w:val="00921A9F"/>
    <w:rsid w:val="009241AD"/>
    <w:rsid w:val="00925E37"/>
    <w:rsid w:val="00933DD9"/>
    <w:rsid w:val="0093577B"/>
    <w:rsid w:val="00941E30"/>
    <w:rsid w:val="009462A4"/>
    <w:rsid w:val="00951F49"/>
    <w:rsid w:val="00960325"/>
    <w:rsid w:val="00960E80"/>
    <w:rsid w:val="00964878"/>
    <w:rsid w:val="0096610A"/>
    <w:rsid w:val="00972018"/>
    <w:rsid w:val="009777D9"/>
    <w:rsid w:val="00984CCF"/>
    <w:rsid w:val="00985294"/>
    <w:rsid w:val="00991B88"/>
    <w:rsid w:val="009A0339"/>
    <w:rsid w:val="009A1D29"/>
    <w:rsid w:val="009A5753"/>
    <w:rsid w:val="009A579D"/>
    <w:rsid w:val="009A6AEC"/>
    <w:rsid w:val="009A789C"/>
    <w:rsid w:val="009B3EEF"/>
    <w:rsid w:val="009C05F2"/>
    <w:rsid w:val="009C3515"/>
    <w:rsid w:val="009D45C4"/>
    <w:rsid w:val="009E3297"/>
    <w:rsid w:val="009E7470"/>
    <w:rsid w:val="009E7A83"/>
    <w:rsid w:val="009F1AD8"/>
    <w:rsid w:val="009F2577"/>
    <w:rsid w:val="009F734F"/>
    <w:rsid w:val="00A11342"/>
    <w:rsid w:val="00A22E30"/>
    <w:rsid w:val="00A246B6"/>
    <w:rsid w:val="00A2475F"/>
    <w:rsid w:val="00A32E03"/>
    <w:rsid w:val="00A34C54"/>
    <w:rsid w:val="00A41FEF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B1A41"/>
    <w:rsid w:val="00AC5820"/>
    <w:rsid w:val="00AC7E0F"/>
    <w:rsid w:val="00AD1CD8"/>
    <w:rsid w:val="00AE4AAC"/>
    <w:rsid w:val="00AE4AF9"/>
    <w:rsid w:val="00AE4DED"/>
    <w:rsid w:val="00AF32DD"/>
    <w:rsid w:val="00AF473A"/>
    <w:rsid w:val="00B06672"/>
    <w:rsid w:val="00B06A31"/>
    <w:rsid w:val="00B14D1E"/>
    <w:rsid w:val="00B17402"/>
    <w:rsid w:val="00B258BB"/>
    <w:rsid w:val="00B54988"/>
    <w:rsid w:val="00B640E8"/>
    <w:rsid w:val="00B67B97"/>
    <w:rsid w:val="00B968C8"/>
    <w:rsid w:val="00B97EEF"/>
    <w:rsid w:val="00BA3EC5"/>
    <w:rsid w:val="00BA51D9"/>
    <w:rsid w:val="00BB5DFC"/>
    <w:rsid w:val="00BD1DF4"/>
    <w:rsid w:val="00BD1F9B"/>
    <w:rsid w:val="00BD279D"/>
    <w:rsid w:val="00BD52D5"/>
    <w:rsid w:val="00BD6BB8"/>
    <w:rsid w:val="00BD6E60"/>
    <w:rsid w:val="00BE0A0A"/>
    <w:rsid w:val="00BE63F9"/>
    <w:rsid w:val="00BF13E6"/>
    <w:rsid w:val="00BF4180"/>
    <w:rsid w:val="00C11343"/>
    <w:rsid w:val="00C17554"/>
    <w:rsid w:val="00C21780"/>
    <w:rsid w:val="00C2189D"/>
    <w:rsid w:val="00C335EF"/>
    <w:rsid w:val="00C41AE9"/>
    <w:rsid w:val="00C66BA2"/>
    <w:rsid w:val="00C94A8A"/>
    <w:rsid w:val="00C95985"/>
    <w:rsid w:val="00CC5026"/>
    <w:rsid w:val="00CC68D0"/>
    <w:rsid w:val="00CE0947"/>
    <w:rsid w:val="00CF468C"/>
    <w:rsid w:val="00CF7342"/>
    <w:rsid w:val="00D017D7"/>
    <w:rsid w:val="00D03F9A"/>
    <w:rsid w:val="00D06D51"/>
    <w:rsid w:val="00D1216B"/>
    <w:rsid w:val="00D24224"/>
    <w:rsid w:val="00D24991"/>
    <w:rsid w:val="00D31879"/>
    <w:rsid w:val="00D34B2D"/>
    <w:rsid w:val="00D3510D"/>
    <w:rsid w:val="00D42541"/>
    <w:rsid w:val="00D44790"/>
    <w:rsid w:val="00D45915"/>
    <w:rsid w:val="00D47451"/>
    <w:rsid w:val="00D50255"/>
    <w:rsid w:val="00D57BF3"/>
    <w:rsid w:val="00D61DBF"/>
    <w:rsid w:val="00D66520"/>
    <w:rsid w:val="00D667EB"/>
    <w:rsid w:val="00D76DCA"/>
    <w:rsid w:val="00D81605"/>
    <w:rsid w:val="00D833C9"/>
    <w:rsid w:val="00D84501"/>
    <w:rsid w:val="00D90D30"/>
    <w:rsid w:val="00D93F0F"/>
    <w:rsid w:val="00DB3D85"/>
    <w:rsid w:val="00DB78B8"/>
    <w:rsid w:val="00DC4150"/>
    <w:rsid w:val="00DD3E5E"/>
    <w:rsid w:val="00DE1B57"/>
    <w:rsid w:val="00DE34CF"/>
    <w:rsid w:val="00DF03AF"/>
    <w:rsid w:val="00E13F3D"/>
    <w:rsid w:val="00E25859"/>
    <w:rsid w:val="00E268C9"/>
    <w:rsid w:val="00E3058B"/>
    <w:rsid w:val="00E320C6"/>
    <w:rsid w:val="00E34898"/>
    <w:rsid w:val="00E46619"/>
    <w:rsid w:val="00E51241"/>
    <w:rsid w:val="00E6063C"/>
    <w:rsid w:val="00E618CD"/>
    <w:rsid w:val="00E83420"/>
    <w:rsid w:val="00EA6F70"/>
    <w:rsid w:val="00EB09B7"/>
    <w:rsid w:val="00EB7646"/>
    <w:rsid w:val="00EC0BEC"/>
    <w:rsid w:val="00ED12A1"/>
    <w:rsid w:val="00EE151E"/>
    <w:rsid w:val="00EE7D7C"/>
    <w:rsid w:val="00F04C50"/>
    <w:rsid w:val="00F06EE1"/>
    <w:rsid w:val="00F06F79"/>
    <w:rsid w:val="00F25D98"/>
    <w:rsid w:val="00F300FB"/>
    <w:rsid w:val="00F42A4C"/>
    <w:rsid w:val="00F5733D"/>
    <w:rsid w:val="00F66D5C"/>
    <w:rsid w:val="00F67164"/>
    <w:rsid w:val="00F700C7"/>
    <w:rsid w:val="00F84964"/>
    <w:rsid w:val="00F96209"/>
    <w:rsid w:val="00FA7A15"/>
    <w:rsid w:val="00FB6386"/>
    <w:rsid w:val="00FB6617"/>
    <w:rsid w:val="00FC7D1D"/>
    <w:rsid w:val="00FD0924"/>
    <w:rsid w:val="00FE1798"/>
    <w:rsid w:val="00FE7599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  <w:style w:type="character" w:styleId="HTMLTypewriter">
    <w:name w:val="HTML Typewriter"/>
    <w:basedOn w:val="DefaultParagraphFont"/>
    <w:uiPriority w:val="99"/>
    <w:semiHidden/>
    <w:unhideWhenUsed/>
    <w:rsid w:val="0031027C"/>
    <w:rPr>
      <w:rFonts w:ascii="Courier New" w:eastAsia="Times New Roman" w:hAnsi="Courier New" w:cs="Courier New"/>
      <w:sz w:val="20"/>
      <w:szCs w:val="20"/>
    </w:rPr>
  </w:style>
  <w:style w:type="paragraph" w:customStyle="1" w:styleId="Changefirst">
    <w:name w:val="Change first"/>
    <w:basedOn w:val="Normal"/>
    <w:next w:val="Normal"/>
    <w:qFormat/>
    <w:rsid w:val="00FC7D1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4"/>
    </w:rPr>
  </w:style>
  <w:style w:type="character" w:customStyle="1" w:styleId="B1Char">
    <w:name w:val="B1 Char"/>
    <w:qFormat/>
    <w:locked/>
    <w:rsid w:val="001037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3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8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4619F-A49D-45EC-89FD-87D45A5E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pCR</vt:lpstr>
      <vt:lpstr>MTG_TITLE</vt:lpstr>
    </vt:vector>
  </TitlesOfParts>
  <Company>British Broadcasting Corporation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</dc:title>
  <dc:subject/>
  <dc:creator>Richard Bradbury</dc:creator>
  <cp:keywords/>
  <cp:lastModifiedBy>TL3</cp:lastModifiedBy>
  <cp:revision>4</cp:revision>
  <cp:lastPrinted>1900-01-01T00:00:00Z</cp:lastPrinted>
  <dcterms:created xsi:type="dcterms:W3CDTF">2020-11-20T15:42:00Z</dcterms:created>
  <dcterms:modified xsi:type="dcterms:W3CDTF">2020-11-20T15:43:00Z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(AH) MBS SWG post 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14th September</vt:lpwstr>
  </property>
  <property fmtid="{D5CDD505-2E9C-101B-9397-08002B2CF9AE}" pid="7" name="EndDate">
    <vt:lpwstr>3rd November 2020</vt:lpwstr>
  </property>
  <property fmtid="{D5CDD505-2E9C-101B-9397-08002B2CF9AE}" pid="8" name="Tdoc#">
    <vt:lpwstr>S4aI201064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2.0.0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2020-09-21</vt:lpwstr>
  </property>
  <property fmtid="{D5CDD505-2E9C-101B-9397-08002B2CF9AE}" pid="18" name="Release">
    <vt:lpwstr>Rel-16</vt:lpwstr>
  </property>
  <property fmtid="{D5CDD505-2E9C-101B-9397-08002B2CF9AE}" pid="19" name="CrTitle">
    <vt:lpwstr>Editorial corrections</vt:lpwstr>
  </property>
  <property fmtid="{D5CDD505-2E9C-101B-9397-08002B2CF9AE}" pid="20" name="MtgTitle">
    <vt:lpwstr>-e</vt:lpwstr>
  </property>
</Properties>
</file>